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A76CD" w14:textId="461DE0B7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 xml:space="preserve">Številka: </w:t>
      </w:r>
      <w:r w:rsidR="00917C8E">
        <w:rPr>
          <w:rFonts w:cs="Arial"/>
        </w:rPr>
        <w:t>151.2024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21155CD6" w:rsidR="00216692" w:rsidRDefault="00216692" w:rsidP="00216692">
      <w:pPr>
        <w:tabs>
          <w:tab w:val="left" w:pos="1083"/>
        </w:tabs>
        <w:rPr>
          <w:rFonts w:cs="Arial"/>
        </w:rPr>
      </w:pP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2BE5302C" w14:textId="77777777" w:rsidTr="00561FDB">
        <w:trPr>
          <w:trHeight w:val="333"/>
        </w:trPr>
        <w:tc>
          <w:tcPr>
            <w:tcW w:w="634" w:type="dxa"/>
          </w:tcPr>
          <w:p w14:paraId="48F807B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4DA9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347492F8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773704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4B9EB8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3B8DA63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EE659D8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4EB6ABF7" w14:textId="77777777" w:rsidTr="00561FDB">
        <w:trPr>
          <w:trHeight w:val="333"/>
        </w:trPr>
        <w:tc>
          <w:tcPr>
            <w:tcW w:w="634" w:type="dxa"/>
          </w:tcPr>
          <w:p w14:paraId="1275D65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DAD611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F73594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7348DB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62CD98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51A0FCA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166D777C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2A7CB2B2" w14:textId="6A28CFC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75A50" w14:textId="77777777" w:rsidR="00482A82" w:rsidRDefault="00482A82">
      <w:r>
        <w:separator/>
      </w:r>
    </w:p>
  </w:endnote>
  <w:endnote w:type="continuationSeparator" w:id="0">
    <w:p w14:paraId="301566C3" w14:textId="77777777" w:rsidR="00482A82" w:rsidRDefault="0048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AC3789" w:rsidRPr="00A1445A" w14:paraId="2E970DDD" w14:textId="77777777" w:rsidTr="00AC3789">
      <w:tc>
        <w:tcPr>
          <w:tcW w:w="4605" w:type="dxa"/>
          <w:shd w:val="clear" w:color="auto" w:fill="auto"/>
        </w:tcPr>
        <w:p w14:paraId="6AC2746B" w14:textId="77777777" w:rsidR="00AC3789" w:rsidRPr="005A785E" w:rsidRDefault="00AC3789" w:rsidP="00AC3789">
          <w:pPr>
            <w:tabs>
              <w:tab w:val="right" w:pos="4258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A7082AB" wp14:editId="6951A69F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</w:r>
        </w:p>
      </w:tc>
      <w:tc>
        <w:tcPr>
          <w:tcW w:w="9640" w:type="dxa"/>
          <w:shd w:val="clear" w:color="auto" w:fill="auto"/>
        </w:tcPr>
        <w:p w14:paraId="40F91492" w14:textId="4DAF4F56" w:rsidR="00AC3789" w:rsidRPr="00A1445A" w:rsidRDefault="00AC3789" w:rsidP="00AC3789">
          <w:pPr>
            <w:tabs>
              <w:tab w:val="left" w:pos="480"/>
              <w:tab w:val="right" w:pos="4338"/>
            </w:tabs>
            <w:rPr>
              <w:rFonts w:cs="Arial"/>
              <w:color w:val="000000"/>
            </w:rPr>
          </w:pPr>
          <w:r>
            <w:rPr>
              <w:rStyle w:val="tevilkastrani"/>
              <w:rFonts w:cs="Arial"/>
            </w:rPr>
            <w:t xml:space="preserve"> </w:t>
          </w:r>
          <w:r>
            <w:rPr>
              <w:rStyle w:val="tevilkastrani"/>
            </w:rPr>
            <w:t xml:space="preserve">             </w:t>
          </w:r>
          <w:r w:rsidR="003909E2">
            <w:rPr>
              <w:rStyle w:val="tevilkastrani"/>
            </w:rPr>
            <w:t xml:space="preserve">   </w:t>
          </w:r>
          <w:r>
            <w:rPr>
              <w:rStyle w:val="tevilkastrani"/>
              <w:rFonts w:cs="Arial"/>
            </w:rPr>
            <w:tab/>
          </w:r>
          <w:r>
            <w:rPr>
              <w:rStyle w:val="tevilkastrani"/>
              <w:rFonts w:cs="Arial"/>
            </w:rPr>
            <w:tab/>
          </w:r>
          <w:r>
            <w:rPr>
              <w:noProof/>
            </w:rPr>
            <w:drawing>
              <wp:inline distT="0" distB="0" distL="0" distR="0" wp14:anchorId="7C720D0E" wp14:editId="3E6BD67C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3FBB58B" w14:textId="77777777" w:rsidR="00AC3789" w:rsidRPr="00FC6CF0" w:rsidRDefault="00AC3789" w:rsidP="00AC3789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42B681FF" w14:textId="77777777" w:rsidR="00370866" w:rsidRPr="00AC3789" w:rsidRDefault="00370866" w:rsidP="00AC37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3257F" w14:textId="77777777" w:rsidR="00482A82" w:rsidRDefault="00482A82">
      <w:r>
        <w:separator/>
      </w:r>
    </w:p>
  </w:footnote>
  <w:footnote w:type="continuationSeparator" w:id="0">
    <w:p w14:paraId="3AF95E30" w14:textId="77777777" w:rsidR="00482A82" w:rsidRDefault="0048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104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8647"/>
    </w:tblGrid>
    <w:tr w:rsidR="007756A8" w:rsidRPr="00DC2A22" w14:paraId="6622BF2C" w14:textId="77777777" w:rsidTr="00AC378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BC6E69E" w14:textId="77777777" w:rsidR="007756A8" w:rsidRPr="00DC2A22" w:rsidRDefault="007756A8" w:rsidP="007756A8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1B77E04" wp14:editId="576A3D43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88A347B" w14:textId="77777777" w:rsidR="007756A8" w:rsidRPr="00DC2A22" w:rsidRDefault="007756A8" w:rsidP="007756A8">
          <w:pPr>
            <w:jc w:val="center"/>
            <w:rPr>
              <w:rFonts w:cs="Arial"/>
              <w:color w:val="000000"/>
            </w:rPr>
          </w:pPr>
        </w:p>
      </w:tc>
      <w:tc>
        <w:tcPr>
          <w:tcW w:w="864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90C40E6" w14:textId="77777777" w:rsidR="007756A8" w:rsidRPr="00DC2A22" w:rsidRDefault="007756A8" w:rsidP="007756A8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756A8" w:rsidRPr="00DC2A22" w14:paraId="1AA74C05" w14:textId="77777777" w:rsidTr="00AC378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0CF27E" w14:textId="77777777" w:rsidR="007756A8" w:rsidRPr="00DC2A22" w:rsidRDefault="007756A8" w:rsidP="007756A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FC11D" w14:textId="77777777" w:rsidR="007756A8" w:rsidRPr="00DC2A22" w:rsidRDefault="007756A8" w:rsidP="007756A8">
          <w:pPr>
            <w:rPr>
              <w:rFonts w:cs="Arial"/>
              <w:color w:val="000000"/>
            </w:rPr>
          </w:pPr>
        </w:p>
      </w:tc>
      <w:tc>
        <w:tcPr>
          <w:tcW w:w="8647" w:type="dxa"/>
          <w:tcBorders>
            <w:top w:val="single" w:sz="4" w:space="0" w:color="auto"/>
          </w:tcBorders>
          <w:shd w:val="clear" w:color="auto" w:fill="auto"/>
        </w:tcPr>
        <w:p w14:paraId="24603A3F" w14:textId="375945D5" w:rsidR="007756A8" w:rsidRPr="00DC2A22" w:rsidRDefault="007756A8" w:rsidP="007756A8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</w:t>
          </w:r>
          <w:r w:rsidR="00AC3789"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1F1C1A16" w14:textId="77777777" w:rsidR="007756A8" w:rsidRPr="00FC6CF0" w:rsidRDefault="007756A8" w:rsidP="007756A8">
    <w:pPr>
      <w:pStyle w:val="Glava"/>
      <w:rPr>
        <w:rFonts w:cs="Arial"/>
        <w:sz w:val="2"/>
        <w:szCs w:val="2"/>
      </w:rPr>
    </w:pPr>
  </w:p>
  <w:p w14:paraId="14216F4C" w14:textId="77777777" w:rsidR="007756A8" w:rsidRPr="00FC6CF0" w:rsidRDefault="007756A8" w:rsidP="007756A8">
    <w:pPr>
      <w:pStyle w:val="Glava"/>
      <w:rPr>
        <w:rFonts w:cs="Arial"/>
        <w:sz w:val="2"/>
        <w:szCs w:val="2"/>
      </w:rPr>
    </w:pPr>
  </w:p>
  <w:p w14:paraId="09518115" w14:textId="77777777" w:rsidR="00370866" w:rsidRPr="007756A8" w:rsidRDefault="00370866" w:rsidP="007756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9570811">
    <w:abstractNumId w:val="4"/>
  </w:num>
  <w:num w:numId="2" w16cid:durableId="175190022">
    <w:abstractNumId w:val="6"/>
  </w:num>
  <w:num w:numId="3" w16cid:durableId="545029389">
    <w:abstractNumId w:val="3"/>
  </w:num>
  <w:num w:numId="4" w16cid:durableId="507720608">
    <w:abstractNumId w:val="1"/>
  </w:num>
  <w:num w:numId="5" w16cid:durableId="1603763097">
    <w:abstractNumId w:val="5"/>
  </w:num>
  <w:num w:numId="6" w16cid:durableId="1645046273">
    <w:abstractNumId w:val="0"/>
  </w:num>
  <w:num w:numId="7" w16cid:durableId="211162826">
    <w:abstractNumId w:val="8"/>
  </w:num>
  <w:num w:numId="8" w16cid:durableId="282271067">
    <w:abstractNumId w:val="7"/>
  </w:num>
  <w:num w:numId="9" w16cid:durableId="387920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55DE7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909E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45E5"/>
    <w:rsid w:val="00455EB9"/>
    <w:rsid w:val="004720C5"/>
    <w:rsid w:val="00472E3D"/>
    <w:rsid w:val="0047643E"/>
    <w:rsid w:val="00476E1B"/>
    <w:rsid w:val="004801D0"/>
    <w:rsid w:val="00482A82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56A8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364B3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17C8E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3789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7613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33FC3D96"/>
    <w:rsid w:val="432FDFF5"/>
    <w:rsid w:val="4E5BD514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08A5637B-69D5-4A4E-BFC8-ADA3FC5D7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70353-2705-4C5A-B460-B366EFE1C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ZRSBR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69</cp:revision>
  <cp:lastPrinted>2016-06-20T06:36:00Z</cp:lastPrinted>
  <dcterms:created xsi:type="dcterms:W3CDTF">2015-08-19T11:27:00Z</dcterms:created>
  <dcterms:modified xsi:type="dcterms:W3CDTF">2024-10-30T10:40:00Z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